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99" w:rsidRPr="00CA7C3D" w:rsidRDefault="00DF059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F0599" w:rsidRPr="00CA7C3D" w:rsidRDefault="00DF059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F0599" w:rsidRPr="00CA7C3D" w:rsidRDefault="00DF059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F0599" w:rsidRPr="00CA7C3D" w:rsidRDefault="00DF059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DF0599" w:rsidRPr="00330BBA" w:rsidRDefault="00DF0599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25.12.2023   № 543</w:t>
      </w:r>
    </w:p>
    <w:p w:rsidR="00DF0599" w:rsidRPr="00CA7C3D" w:rsidRDefault="00DF059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F0599" w:rsidRPr="00CA7C3D" w:rsidRDefault="00DF059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Унечского городского поселения Унечского муниципального района Брянской области</w:t>
      </w:r>
    </w:p>
    <w:p w:rsidR="00DF0599" w:rsidRPr="00CA7C3D" w:rsidRDefault="00DF0599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DF0599" w:rsidRPr="00FC5F2F" w:rsidRDefault="00DF0599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CD7CA1">
        <w:t>решением Унечского городского Совета народных депутатов от 03.11.2015г. № 3-74 (в редакции решения от 29.03.2017г. № 3-137)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поселение» Унечского района Брянской области»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DF0599" w:rsidRDefault="00DF0599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DF0599" w:rsidRPr="00336C1F" w:rsidRDefault="00DF0599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DF0599" w:rsidRPr="00F13FF3" w:rsidRDefault="00DF0599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DF0599" w:rsidRPr="00F13FF3" w:rsidRDefault="00DF059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1 370 627</w:t>
      </w:r>
      <w:r w:rsidRPr="00F13FF3">
        <w:rPr>
          <w:lang w:eastAsia="ru-RU"/>
        </w:rPr>
        <w:t>кв.м;</w:t>
      </w:r>
    </w:p>
    <w:p w:rsidR="00DF0599" w:rsidRPr="00F13FF3" w:rsidRDefault="00DF059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F13FF3">
        <w:rPr>
          <w:lang w:eastAsia="ru-RU"/>
        </w:rPr>
        <w:t xml:space="preserve"> поселение;</w:t>
      </w:r>
    </w:p>
    <w:p w:rsidR="00DF0599" w:rsidRPr="00F13FF3" w:rsidRDefault="00DF059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DF0599" w:rsidRDefault="00DF059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DF0599" w:rsidRPr="00F13FF3" w:rsidRDefault="00DF0599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DF0599" w:rsidRPr="00F13FF3" w:rsidRDefault="00DF0599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F0599" w:rsidRPr="0050051F" w:rsidRDefault="00DF059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DF0599" w:rsidRPr="0050051F" w:rsidRDefault="00DF059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DF0599" w:rsidRPr="0050051F" w:rsidRDefault="00DF059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DF0599" w:rsidRDefault="00DF059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DF0599" w:rsidRDefault="00DF0599" w:rsidP="00095619">
      <w:pPr>
        <w:spacing w:line="240" w:lineRule="auto"/>
        <w:jc w:val="both"/>
        <w:rPr>
          <w:lang w:eastAsia="ru-RU"/>
        </w:rPr>
      </w:pPr>
    </w:p>
    <w:p w:rsidR="00DF0599" w:rsidRDefault="00DF0599" w:rsidP="00095619">
      <w:pPr>
        <w:spacing w:line="240" w:lineRule="auto"/>
        <w:rPr>
          <w:lang w:eastAsia="ru-RU"/>
        </w:rPr>
      </w:pPr>
    </w:p>
    <w:p w:rsidR="00DF0599" w:rsidRPr="0050051F" w:rsidRDefault="00DF0599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DF0599" w:rsidRPr="0050051F" w:rsidRDefault="00DF0599" w:rsidP="00095619">
      <w:pPr>
        <w:spacing w:line="240" w:lineRule="auto"/>
        <w:rPr>
          <w:lang w:eastAsia="ru-RU"/>
        </w:rPr>
      </w:pPr>
    </w:p>
    <w:p w:rsidR="00DF0599" w:rsidRPr="0050051F" w:rsidRDefault="00DF0599" w:rsidP="00095619">
      <w:pPr>
        <w:spacing w:line="240" w:lineRule="auto"/>
        <w:rPr>
          <w:lang w:eastAsia="ru-RU"/>
        </w:rPr>
      </w:pPr>
    </w:p>
    <w:p w:rsidR="00DF0599" w:rsidRDefault="00DF0599" w:rsidP="00102B37">
      <w:pPr>
        <w:spacing w:line="240" w:lineRule="auto"/>
        <w:rPr>
          <w:lang w:eastAsia="ru-RU"/>
        </w:rPr>
      </w:pPr>
    </w:p>
    <w:p w:rsidR="00DF0599" w:rsidRPr="0050051F" w:rsidRDefault="00DF0599" w:rsidP="00095619">
      <w:pPr>
        <w:spacing w:line="240" w:lineRule="auto"/>
        <w:rPr>
          <w:lang w:eastAsia="ru-RU"/>
        </w:rPr>
      </w:pPr>
    </w:p>
    <w:p w:rsidR="00DF0599" w:rsidRPr="00060422" w:rsidRDefault="00DF0599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DF0599" w:rsidRPr="00336C1F" w:rsidRDefault="00DF0599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DF0599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599" w:rsidRDefault="00DF0599" w:rsidP="006F0F01">
      <w:pPr>
        <w:spacing w:line="240" w:lineRule="auto"/>
      </w:pPr>
      <w:r>
        <w:separator/>
      </w:r>
    </w:p>
  </w:endnote>
  <w:endnote w:type="continuationSeparator" w:id="1">
    <w:p w:rsidR="00DF0599" w:rsidRDefault="00DF059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599" w:rsidRDefault="00DF0599" w:rsidP="006F0F01">
      <w:pPr>
        <w:spacing w:line="240" w:lineRule="auto"/>
      </w:pPr>
      <w:r>
        <w:separator/>
      </w:r>
    </w:p>
  </w:footnote>
  <w:footnote w:type="continuationSeparator" w:id="1">
    <w:p w:rsidR="00DF0599" w:rsidRDefault="00DF0599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5597C"/>
    <w:rsid w:val="00171954"/>
    <w:rsid w:val="001A43AC"/>
    <w:rsid w:val="001A6CA7"/>
    <w:rsid w:val="001B11B3"/>
    <w:rsid w:val="001B5E70"/>
    <w:rsid w:val="001F0C9A"/>
    <w:rsid w:val="0020281C"/>
    <w:rsid w:val="00250EE0"/>
    <w:rsid w:val="00263661"/>
    <w:rsid w:val="002667AF"/>
    <w:rsid w:val="00273373"/>
    <w:rsid w:val="00295A9E"/>
    <w:rsid w:val="00296FBB"/>
    <w:rsid w:val="00330BBA"/>
    <w:rsid w:val="00336C1F"/>
    <w:rsid w:val="00370C22"/>
    <w:rsid w:val="00372606"/>
    <w:rsid w:val="003A1CC0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3611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57785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B685A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CD7CA1"/>
    <w:rsid w:val="00D07175"/>
    <w:rsid w:val="00D63DA2"/>
    <w:rsid w:val="00D71959"/>
    <w:rsid w:val="00DB1AC0"/>
    <w:rsid w:val="00DC310F"/>
    <w:rsid w:val="00DC35FF"/>
    <w:rsid w:val="00DE1D90"/>
    <w:rsid w:val="00DE4856"/>
    <w:rsid w:val="00DF0599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279E5"/>
    <w:rsid w:val="00F3298D"/>
    <w:rsid w:val="00F46809"/>
    <w:rsid w:val="00F61E96"/>
    <w:rsid w:val="00F70CB2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373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04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</Pages>
  <Words>475</Words>
  <Characters>2710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46</cp:revision>
  <cp:lastPrinted>2023-12-25T07:50:00Z</cp:lastPrinted>
  <dcterms:created xsi:type="dcterms:W3CDTF">2021-06-24T09:26:00Z</dcterms:created>
  <dcterms:modified xsi:type="dcterms:W3CDTF">2023-12-26T16:11:00Z</dcterms:modified>
</cp:coreProperties>
</file>